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FEF15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06F3D2B2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52E6B6E0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7802A2C3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182B088E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45F3F0D9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3A6B96B0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4C80C05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25ED03A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A66EAA9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945019B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75B683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8BA23E4" w14:textId="1DE47399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A64692">
        <w:rPr>
          <w:rFonts w:ascii="Avenir Next LT Pro" w:hAnsi="Avenir Next LT Pro" w:cs="Arial"/>
          <w:b/>
          <w:sz w:val="22"/>
          <w:szCs w:val="22"/>
        </w:rPr>
        <w:t>BWA-DR-2022-0</w:t>
      </w:r>
      <w:r w:rsidR="00C86252">
        <w:rPr>
          <w:rFonts w:ascii="Avenir Next LT Pro" w:hAnsi="Avenir Next LT Pro" w:cs="Arial"/>
          <w:b/>
          <w:sz w:val="22"/>
          <w:szCs w:val="22"/>
        </w:rPr>
        <w:t>2</w:t>
      </w:r>
    </w:p>
    <w:p w14:paraId="47FFC76E" w14:textId="75FF0EA4" w:rsidR="008E5BB4" w:rsidRPr="008E5BB4" w:rsidRDefault="009A3BED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 xml:space="preserve">Cyclisch onderhoud bomen gemeente </w:t>
      </w:r>
      <w:r w:rsidR="00C86252">
        <w:rPr>
          <w:rFonts w:ascii="Avenir Next LT Pro" w:hAnsi="Avenir Next LT Pro" w:cs="Arial"/>
          <w:b/>
          <w:sz w:val="22"/>
          <w:szCs w:val="22"/>
        </w:rPr>
        <w:t>Slie</w:t>
      </w:r>
      <w:r>
        <w:rPr>
          <w:rFonts w:ascii="Avenir Next LT Pro" w:hAnsi="Avenir Next LT Pro" w:cs="Arial"/>
          <w:b/>
          <w:sz w:val="22"/>
          <w:szCs w:val="22"/>
        </w:rPr>
        <w:t>drecht</w:t>
      </w:r>
    </w:p>
    <w:p w14:paraId="3A92AC7D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27F015F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087ADC6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022673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2DF4EA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BD8243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DF1645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0A4013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ECFE5D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8B02AF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96C12E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21D057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E67D49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053725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C55F9D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5DF06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3DCE76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CA62C8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E0786F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D1B3F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4F18C0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194DF9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751E2B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B7472C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D6441B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A3ADCC2" w14:textId="2F0EA007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9A3BED">
        <w:rPr>
          <w:rFonts w:ascii="Avenir Next LT Pro" w:hAnsi="Avenir Next LT Pro" w:cs="Arial"/>
          <w:bCs/>
        </w:rPr>
        <w:t xml:space="preserve">Gemeente </w:t>
      </w:r>
      <w:r w:rsidR="00C12021">
        <w:rPr>
          <w:rFonts w:ascii="Avenir Next LT Pro" w:hAnsi="Avenir Next LT Pro" w:cs="Arial"/>
          <w:bCs/>
        </w:rPr>
        <w:t>Slie</w:t>
      </w:r>
      <w:r w:rsidR="009A3BED">
        <w:rPr>
          <w:rFonts w:ascii="Avenir Next LT Pro" w:hAnsi="Avenir Next LT Pro" w:cs="Arial"/>
          <w:bCs/>
        </w:rPr>
        <w:t>drecht</w:t>
      </w:r>
    </w:p>
    <w:p w14:paraId="2F33C3F0" w14:textId="1BF0A5E8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67D0E">
        <w:rPr>
          <w:rFonts w:ascii="Avenir Next LT Pro" w:hAnsi="Avenir Next LT Pro" w:cs="Arial"/>
          <w:bCs/>
        </w:rPr>
        <w:t>Postbus 1</w:t>
      </w:r>
      <w:r w:rsidR="00C12021">
        <w:rPr>
          <w:rFonts w:ascii="Avenir Next LT Pro" w:hAnsi="Avenir Next LT Pro" w:cs="Arial"/>
          <w:bCs/>
        </w:rPr>
        <w:t>6</w:t>
      </w:r>
    </w:p>
    <w:p w14:paraId="6FF09046" w14:textId="0DF3B11B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67D0E">
        <w:rPr>
          <w:rFonts w:ascii="Avenir Next LT Pro" w:hAnsi="Avenir Next LT Pro" w:cs="Arial"/>
          <w:bCs/>
        </w:rPr>
        <w:t>33</w:t>
      </w:r>
      <w:r w:rsidR="00C12021">
        <w:rPr>
          <w:rFonts w:ascii="Avenir Next LT Pro" w:hAnsi="Avenir Next LT Pro" w:cs="Arial"/>
          <w:bCs/>
        </w:rPr>
        <w:t>6</w:t>
      </w:r>
      <w:r w:rsidR="00267D0E">
        <w:rPr>
          <w:rFonts w:ascii="Avenir Next LT Pro" w:hAnsi="Avenir Next LT Pro" w:cs="Arial"/>
          <w:bCs/>
        </w:rPr>
        <w:t xml:space="preserve">0 AA  </w:t>
      </w:r>
      <w:r w:rsidR="00C12021">
        <w:rPr>
          <w:rFonts w:ascii="Avenir Next LT Pro" w:hAnsi="Avenir Next LT Pro" w:cs="Arial"/>
          <w:bCs/>
        </w:rPr>
        <w:t>Slie</w:t>
      </w:r>
      <w:r w:rsidR="00267D0E">
        <w:rPr>
          <w:rFonts w:ascii="Avenir Next LT Pro" w:hAnsi="Avenir Next LT Pro" w:cs="Arial"/>
          <w:bCs/>
        </w:rPr>
        <w:t>drecht</w:t>
      </w:r>
    </w:p>
    <w:p w14:paraId="7ADBAF35" w14:textId="31A320F7" w:rsidR="00105DFA" w:rsidRPr="00263265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  <w:lang w:val="de-DE"/>
        </w:rPr>
      </w:pPr>
      <w:r w:rsidRPr="00263265">
        <w:rPr>
          <w:rFonts w:ascii="Avenir Next LT Pro" w:hAnsi="Avenir Next LT Pro" w:cs="Arial"/>
          <w:snapToGrid w:val="0"/>
          <w:color w:val="000000"/>
          <w:lang w:val="de-DE"/>
        </w:rPr>
        <w:t xml:space="preserve">Bezoekadres: </w:t>
      </w:r>
      <w:r w:rsidRPr="00263265">
        <w:rPr>
          <w:rFonts w:ascii="Avenir Next LT Pro" w:hAnsi="Avenir Next LT Pro" w:cs="Arial"/>
          <w:snapToGrid w:val="0"/>
          <w:color w:val="000000"/>
          <w:lang w:val="de-DE"/>
        </w:rPr>
        <w:tab/>
      </w:r>
      <w:r w:rsidR="00C12021">
        <w:rPr>
          <w:rFonts w:ascii="Avenir Next LT Pro" w:hAnsi="Avenir Next LT Pro" w:cs="Arial"/>
          <w:bCs/>
          <w:lang w:val="de-DE"/>
        </w:rPr>
        <w:t>Industrieweg 11</w:t>
      </w:r>
      <w:r w:rsidR="00267D0E" w:rsidRPr="00263265">
        <w:rPr>
          <w:rFonts w:ascii="Avenir Next LT Pro" w:hAnsi="Avenir Next LT Pro" w:cs="Arial"/>
          <w:bCs/>
          <w:lang w:val="de-DE"/>
        </w:rPr>
        <w:t xml:space="preserve">, </w:t>
      </w:r>
      <w:r w:rsidR="00263265" w:rsidRPr="00263265">
        <w:rPr>
          <w:rFonts w:ascii="Avenir Next LT Pro" w:hAnsi="Avenir Next LT Pro" w:cs="Arial"/>
          <w:bCs/>
          <w:lang w:val="de-DE"/>
        </w:rPr>
        <w:t>33</w:t>
      </w:r>
      <w:r w:rsidR="00503B84">
        <w:rPr>
          <w:rFonts w:ascii="Avenir Next LT Pro" w:hAnsi="Avenir Next LT Pro" w:cs="Arial"/>
          <w:bCs/>
          <w:lang w:val="de-DE"/>
        </w:rPr>
        <w:t>6</w:t>
      </w:r>
      <w:r w:rsidR="00263265" w:rsidRPr="00263265">
        <w:rPr>
          <w:rFonts w:ascii="Avenir Next LT Pro" w:hAnsi="Avenir Next LT Pro" w:cs="Arial"/>
          <w:bCs/>
          <w:lang w:val="de-DE"/>
        </w:rPr>
        <w:t xml:space="preserve">1 </w:t>
      </w:r>
      <w:r w:rsidR="00503B84">
        <w:rPr>
          <w:rFonts w:ascii="Avenir Next LT Pro" w:hAnsi="Avenir Next LT Pro" w:cs="Arial"/>
          <w:bCs/>
          <w:lang w:val="de-DE"/>
        </w:rPr>
        <w:t>HJ</w:t>
      </w:r>
      <w:r w:rsidR="00263265" w:rsidRPr="00263265">
        <w:rPr>
          <w:rFonts w:ascii="Avenir Next LT Pro" w:hAnsi="Avenir Next LT Pro" w:cs="Arial"/>
          <w:bCs/>
          <w:lang w:val="de-DE"/>
        </w:rPr>
        <w:t xml:space="preserve">  </w:t>
      </w:r>
      <w:r w:rsidR="00503B84">
        <w:rPr>
          <w:rFonts w:ascii="Avenir Next LT Pro" w:hAnsi="Avenir Next LT Pro" w:cs="Arial"/>
          <w:bCs/>
          <w:lang w:val="de-DE"/>
        </w:rPr>
        <w:t>Slie</w:t>
      </w:r>
      <w:r w:rsidR="00263265" w:rsidRPr="00263265">
        <w:rPr>
          <w:rFonts w:ascii="Avenir Next LT Pro" w:hAnsi="Avenir Next LT Pro" w:cs="Arial"/>
          <w:bCs/>
          <w:lang w:val="de-DE"/>
        </w:rPr>
        <w:t>drecht</w:t>
      </w:r>
    </w:p>
    <w:p w14:paraId="58DD861A" w14:textId="1CA63CA6" w:rsidR="00105DFA" w:rsidRPr="00263265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  <w:lang w:val="de-DE"/>
        </w:rPr>
      </w:pPr>
      <w:r w:rsidRPr="00263265">
        <w:rPr>
          <w:rFonts w:ascii="Avenir Next LT Pro" w:hAnsi="Avenir Next LT Pro" w:cs="Arial"/>
          <w:color w:val="000000"/>
          <w:lang w:val="de-DE"/>
        </w:rPr>
        <w:t xml:space="preserve">Datum: </w:t>
      </w:r>
      <w:r w:rsidRPr="00263265">
        <w:rPr>
          <w:rFonts w:ascii="Avenir Next LT Pro" w:hAnsi="Avenir Next LT Pro" w:cs="Arial"/>
          <w:color w:val="000000"/>
          <w:lang w:val="de-DE"/>
        </w:rPr>
        <w:tab/>
      </w:r>
      <w:r w:rsidR="00263265" w:rsidRPr="00263265">
        <w:rPr>
          <w:rFonts w:ascii="Avenir Next LT Pro" w:hAnsi="Avenir Next LT Pro" w:cs="Arial"/>
          <w:bCs/>
          <w:lang w:val="de-DE"/>
        </w:rPr>
        <w:t>21 februar</w:t>
      </w:r>
      <w:r w:rsidR="00263265">
        <w:rPr>
          <w:rFonts w:ascii="Avenir Next LT Pro" w:hAnsi="Avenir Next LT Pro" w:cs="Arial"/>
          <w:bCs/>
          <w:lang w:val="de-DE"/>
        </w:rPr>
        <w:t>i 2022</w:t>
      </w:r>
    </w:p>
    <w:p w14:paraId="456E8B68" w14:textId="77777777" w:rsidR="00673B49" w:rsidRPr="00263265" w:rsidRDefault="00673B49" w:rsidP="007D056C">
      <w:pPr>
        <w:rPr>
          <w:rFonts w:ascii="Avenir Next LT Pro" w:hAnsi="Avenir Next LT Pro" w:cs="Arial"/>
          <w:lang w:val="de-DE"/>
        </w:rPr>
      </w:pPr>
    </w:p>
    <w:p w14:paraId="3CE6E734" w14:textId="77777777" w:rsidR="00673B49" w:rsidRPr="00263265" w:rsidRDefault="00673B49" w:rsidP="007D056C">
      <w:pPr>
        <w:rPr>
          <w:rFonts w:ascii="Arial" w:hAnsi="Arial" w:cs="Arial"/>
          <w:lang w:val="de-DE"/>
        </w:rPr>
      </w:pPr>
    </w:p>
    <w:p w14:paraId="0140883E" w14:textId="77777777" w:rsidR="00673B49" w:rsidRPr="00263265" w:rsidRDefault="00673B49" w:rsidP="007D056C">
      <w:pPr>
        <w:rPr>
          <w:rFonts w:ascii="Arial" w:hAnsi="Arial" w:cs="Arial"/>
          <w:lang w:val="de-DE"/>
        </w:rPr>
        <w:sectPr w:rsidR="00673B49" w:rsidRPr="00263265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23B7578A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4BA618A2" w14:textId="77777777" w:rsidR="00003FEB" w:rsidRDefault="00003FEB">
      <w:pPr>
        <w:rPr>
          <w:rFonts w:ascii="Gill Sans MT" w:hAnsi="Gill Sans MT" w:cs="Tahoma"/>
          <w:sz w:val="22"/>
        </w:rPr>
      </w:pPr>
    </w:p>
    <w:p w14:paraId="3E0BD97A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67A2FE93" w14:textId="77777777" w:rsidR="00655EDD" w:rsidRDefault="00CB783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730D44C3" w14:textId="77777777" w:rsidR="00655EDD" w:rsidRDefault="00CB783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5F13D43D" w14:textId="77777777" w:rsidR="00655EDD" w:rsidRDefault="00CB783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16C21B7A" w14:textId="77777777" w:rsidR="00655EDD" w:rsidRDefault="00CB783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2FA4DFB4" w14:textId="77777777" w:rsidR="00655EDD" w:rsidRDefault="00CB783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6326C1B3" w14:textId="77777777" w:rsidR="00655EDD" w:rsidRDefault="00CB783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60E1CA8A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5123FA2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C40AB31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07F46EC4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474A0156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7D22198E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203B4A35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1D9AA334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5073D476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06AA9327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8DC024D" w14:textId="29076FA1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263265">
        <w:rPr>
          <w:rFonts w:ascii="Avenir Next LT Pro" w:hAnsi="Avenir Next LT Pro" w:cs="Arial"/>
          <w:bCs/>
        </w:rPr>
        <w:t>BWA</w:t>
      </w:r>
      <w:r w:rsidR="00263265">
        <w:rPr>
          <w:rFonts w:ascii="Avenir Next LT Pro" w:hAnsi="Avenir Next LT Pro" w:cs="Arial"/>
          <w:bCs/>
        </w:rPr>
        <w:noBreakHyphen/>
        <w:t>DR</w:t>
      </w:r>
      <w:r w:rsidR="00263265">
        <w:rPr>
          <w:rFonts w:ascii="Avenir Next LT Pro" w:hAnsi="Avenir Next LT Pro" w:cs="Arial"/>
          <w:bCs/>
        </w:rPr>
        <w:noBreakHyphen/>
        <w:t>2022</w:t>
      </w:r>
      <w:r w:rsidR="00263265">
        <w:rPr>
          <w:rFonts w:ascii="Avenir Next LT Pro" w:hAnsi="Avenir Next LT Pro" w:cs="Arial"/>
          <w:bCs/>
        </w:rPr>
        <w:noBreakHyphen/>
        <w:t>0</w:t>
      </w:r>
      <w:r w:rsidR="00503B84">
        <w:rPr>
          <w:rFonts w:ascii="Avenir Next LT Pro" w:hAnsi="Avenir Next LT Pro" w:cs="Arial"/>
          <w:bCs/>
        </w:rPr>
        <w:t>2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0B513A96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46415493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53565B33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32F59E87" w14:textId="77777777" w:rsidR="00042EAD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23F1C">
        <w:rPr>
          <w:rFonts w:ascii="Avenir Next LT Pro" w:hAnsi="Avenir Next LT Pro" w:cs="Arial"/>
        </w:rPr>
        <w:t>Snoeiwerkzaamheden aan bomen</w:t>
      </w:r>
    </w:p>
    <w:p w14:paraId="76BB8039" w14:textId="4B222E49" w:rsidR="00503B84" w:rsidRDefault="00503B84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</w:rPr>
        <w:t>Verwijderen bomen</w:t>
      </w:r>
    </w:p>
    <w:p w14:paraId="0675DBE0" w14:textId="2949864C" w:rsidR="00503B84" w:rsidRPr="00D23F1C" w:rsidRDefault="00503B84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</w:rPr>
        <w:t>Verwijderen stobben</w:t>
      </w:r>
    </w:p>
    <w:p w14:paraId="13CF6335" w14:textId="31B03EE2" w:rsidR="00042EAD" w:rsidRPr="00D23F1C" w:rsidRDefault="00D23F1C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23F1C">
        <w:rPr>
          <w:rFonts w:ascii="Avenir Next LT Pro" w:hAnsi="Avenir Next LT Pro" w:cs="Arial"/>
        </w:rPr>
        <w:t>Bestrijden eikenprocessierupsen</w:t>
      </w:r>
    </w:p>
    <w:p w14:paraId="0B282CE0" w14:textId="77777777" w:rsidR="00042EAD" w:rsidRPr="00D23F1C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23F1C">
        <w:rPr>
          <w:rFonts w:ascii="Avenir Next LT Pro" w:hAnsi="Avenir Next LT Pro" w:cs="Arial"/>
        </w:rPr>
        <w:t>Digitaal registreren van uitgevoerde werkzaamheden</w:t>
      </w:r>
    </w:p>
    <w:p w14:paraId="1F4E31F1" w14:textId="53FBE254" w:rsidR="005F1ABA" w:rsidRPr="00D23F1C" w:rsidRDefault="00D23F1C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D23F1C">
        <w:rPr>
          <w:rFonts w:ascii="Avenir Next LT Pro" w:hAnsi="Avenir Next LT Pro" w:cs="Arial"/>
          <w:bCs/>
        </w:rPr>
        <w:t>Uitvoeren van bijkomende werkzaamheden</w:t>
      </w:r>
    </w:p>
    <w:p w14:paraId="15DEB69B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1C1019CC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30BA7782" w14:textId="661FC4B1" w:rsidR="00003FEB" w:rsidRPr="008A735C" w:rsidRDefault="00D23F1C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7C878C3E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771C1471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0B491EE0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F32398A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14D62586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66A369B" w14:textId="130E7B1F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B3A00">
        <w:rPr>
          <w:rFonts w:ascii="Avenir Next LT Pro" w:hAnsi="Avenir Next LT Pro" w:cs="Arial"/>
          <w:bCs/>
        </w:rPr>
        <w:t xml:space="preserve">Gemeente </w:t>
      </w:r>
      <w:r w:rsidR="00741028">
        <w:rPr>
          <w:rFonts w:ascii="Avenir Next LT Pro" w:hAnsi="Avenir Next LT Pro" w:cs="Arial"/>
          <w:bCs/>
        </w:rPr>
        <w:t>Slie</w:t>
      </w:r>
      <w:r w:rsidR="00BB3A00">
        <w:rPr>
          <w:rFonts w:ascii="Avenir Next LT Pro" w:hAnsi="Avenir Next LT Pro" w:cs="Arial"/>
          <w:bCs/>
        </w:rPr>
        <w:t>drecht</w:t>
      </w:r>
    </w:p>
    <w:p w14:paraId="63BDC999" w14:textId="79FDFF59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741028">
        <w:rPr>
          <w:rFonts w:ascii="Avenir Next LT Pro" w:hAnsi="Avenir Next LT Pro" w:cs="Arial"/>
          <w:bCs/>
        </w:rPr>
        <w:t>Industrieweg 11</w:t>
      </w:r>
    </w:p>
    <w:p w14:paraId="02EBE500" w14:textId="55AC89E2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B3A00">
        <w:rPr>
          <w:rFonts w:ascii="Avenir Next LT Pro" w:hAnsi="Avenir Next LT Pro" w:cs="Arial"/>
          <w:bCs/>
        </w:rPr>
        <w:t>33</w:t>
      </w:r>
      <w:r w:rsidR="00741028">
        <w:rPr>
          <w:rFonts w:ascii="Avenir Next LT Pro" w:hAnsi="Avenir Next LT Pro" w:cs="Arial"/>
          <w:bCs/>
        </w:rPr>
        <w:t>6</w:t>
      </w:r>
      <w:r w:rsidR="00BB3A00">
        <w:rPr>
          <w:rFonts w:ascii="Avenir Next LT Pro" w:hAnsi="Avenir Next LT Pro" w:cs="Arial"/>
          <w:bCs/>
        </w:rPr>
        <w:t xml:space="preserve">1 </w:t>
      </w:r>
      <w:r w:rsidR="00741028">
        <w:rPr>
          <w:rFonts w:ascii="Avenir Next LT Pro" w:hAnsi="Avenir Next LT Pro" w:cs="Arial"/>
          <w:bCs/>
        </w:rPr>
        <w:t>HJ</w:t>
      </w:r>
      <w:r w:rsidR="00BB3A00">
        <w:rPr>
          <w:rFonts w:ascii="Avenir Next LT Pro" w:hAnsi="Avenir Next LT Pro" w:cs="Arial"/>
          <w:bCs/>
        </w:rPr>
        <w:t xml:space="preserve">  </w:t>
      </w:r>
      <w:r w:rsidR="00741028">
        <w:rPr>
          <w:rFonts w:ascii="Avenir Next LT Pro" w:hAnsi="Avenir Next LT Pro" w:cs="Arial"/>
          <w:bCs/>
        </w:rPr>
        <w:t>Slie</w:t>
      </w:r>
      <w:r w:rsidR="00BB3A00">
        <w:rPr>
          <w:rFonts w:ascii="Avenir Next LT Pro" w:hAnsi="Avenir Next LT Pro" w:cs="Arial"/>
          <w:bCs/>
        </w:rPr>
        <w:t>drecht</w:t>
      </w:r>
    </w:p>
    <w:p w14:paraId="2EBCF27D" w14:textId="755E94AD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B04630">
        <w:rPr>
          <w:rFonts w:ascii="Avenir Next LT Pro" w:hAnsi="Avenir Next LT Pro" w:cs="Arial"/>
          <w:bCs/>
        </w:rPr>
        <w:t>14 0184</w:t>
      </w:r>
    </w:p>
    <w:p w14:paraId="21AF75D0" w14:textId="3953DF31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3B0547">
        <w:rPr>
          <w:rFonts w:ascii="Avenir Next LT Pro" w:hAnsi="Avenir Next LT Pro" w:cs="Arial"/>
          <w:bCs/>
        </w:rPr>
        <w:t>G</w:t>
      </w:r>
      <w:r w:rsidR="00371C78">
        <w:rPr>
          <w:rFonts w:ascii="Avenir Next LT Pro" w:hAnsi="Avenir Next LT Pro" w:cs="Arial"/>
          <w:bCs/>
        </w:rPr>
        <w:t xml:space="preserve">. </w:t>
      </w:r>
      <w:r w:rsidR="003B0547">
        <w:rPr>
          <w:rFonts w:ascii="Avenir Next LT Pro" w:hAnsi="Avenir Next LT Pro" w:cs="Arial"/>
          <w:bCs/>
        </w:rPr>
        <w:t>de</w:t>
      </w:r>
      <w:r w:rsidR="00371C78">
        <w:rPr>
          <w:rFonts w:ascii="Avenir Next LT Pro" w:hAnsi="Avenir Next LT Pro" w:cs="Arial"/>
          <w:bCs/>
        </w:rPr>
        <w:t xml:space="preserve"> </w:t>
      </w:r>
      <w:r w:rsidR="003B0547">
        <w:rPr>
          <w:rFonts w:ascii="Avenir Next LT Pro" w:hAnsi="Avenir Next LT Pro" w:cs="Arial"/>
          <w:bCs/>
        </w:rPr>
        <w:t>Ruijter</w:t>
      </w:r>
    </w:p>
    <w:p w14:paraId="63477338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471C1032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1AA63ABD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76281FB3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7C551B52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68061E62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4DC890B5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22645A4E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7EE9210C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50A5CAD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036348CA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1A73654C" w14:textId="77777777" w:rsidR="003B0547" w:rsidRPr="008A735C" w:rsidRDefault="003B0547" w:rsidP="003B054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Sliedrecht</w:t>
      </w:r>
    </w:p>
    <w:p w14:paraId="5801CC6E" w14:textId="77777777" w:rsidR="003B0547" w:rsidRPr="008A735C" w:rsidRDefault="003B0547" w:rsidP="003B054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Industrieweg 11</w:t>
      </w:r>
    </w:p>
    <w:p w14:paraId="580C7E29" w14:textId="77777777" w:rsidR="003B0547" w:rsidRPr="008A735C" w:rsidRDefault="003B0547" w:rsidP="003B054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3361 HJ  Sliedrecht</w:t>
      </w:r>
    </w:p>
    <w:p w14:paraId="7250E1CE" w14:textId="77777777" w:rsidR="003B0547" w:rsidRPr="008A735C" w:rsidRDefault="003B0547" w:rsidP="003B054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14 0184</w:t>
      </w:r>
    </w:p>
    <w:p w14:paraId="23F37FCB" w14:textId="77777777" w:rsidR="003B0547" w:rsidRPr="008A735C" w:rsidRDefault="003B0547" w:rsidP="003B054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G. de Ruijter</w:t>
      </w:r>
    </w:p>
    <w:p w14:paraId="74C7A1E8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299B4A8D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4587D412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06DF9002" w14:textId="16E0806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C600B">
        <w:rPr>
          <w:rFonts w:ascii="Avenir Next LT Pro" w:hAnsi="Avenir Next LT Pro" w:cs="Arial"/>
          <w:bCs/>
        </w:rPr>
        <w:t>BWA-</w:t>
      </w:r>
      <w:r w:rsidR="00C22A2B">
        <w:rPr>
          <w:rFonts w:ascii="Avenir Next LT Pro" w:hAnsi="Avenir Next LT Pro" w:cs="Arial"/>
          <w:bCs/>
        </w:rPr>
        <w:t>DR-2022-0</w:t>
      </w:r>
      <w:r w:rsidR="003B0547">
        <w:rPr>
          <w:rFonts w:ascii="Avenir Next LT Pro" w:hAnsi="Avenir Next LT Pro" w:cs="Arial"/>
          <w:bCs/>
        </w:rPr>
        <w:t>2</w:t>
      </w:r>
    </w:p>
    <w:p w14:paraId="49A44B8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3EF3749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CCC447C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36C000B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14A8C46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3F430F2" w14:textId="77777777" w:rsidR="00861DF4" w:rsidRPr="008A735C" w:rsidRDefault="00861DF4">
      <w:pPr>
        <w:rPr>
          <w:rFonts w:ascii="Avenir Next LT Pro" w:hAnsi="Avenir Next LT Pro" w:cs="Arial"/>
        </w:rPr>
      </w:pPr>
    </w:p>
    <w:p w14:paraId="2A0693C0" w14:textId="77777777" w:rsidR="00861DF4" w:rsidRPr="008A735C" w:rsidRDefault="00861DF4">
      <w:pPr>
        <w:rPr>
          <w:rFonts w:ascii="Avenir Next LT Pro" w:hAnsi="Avenir Next LT Pro" w:cs="Arial"/>
        </w:rPr>
      </w:pPr>
    </w:p>
    <w:p w14:paraId="595EEC70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29A16DAA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30F8D898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5599FDC8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0FA9D533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164BC74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05664CA0" w14:textId="77777777" w:rsidR="003B0547" w:rsidRPr="008A735C" w:rsidRDefault="003B0547" w:rsidP="003B0547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Sliedrecht</w:t>
      </w:r>
    </w:p>
    <w:p w14:paraId="4096507F" w14:textId="77777777" w:rsidR="003B0547" w:rsidRPr="008A735C" w:rsidRDefault="003B0547" w:rsidP="003B0547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Industrieweg 11</w:t>
      </w:r>
    </w:p>
    <w:p w14:paraId="619ADEB8" w14:textId="77777777" w:rsidR="003B0547" w:rsidRPr="008A735C" w:rsidRDefault="003B0547" w:rsidP="003B0547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3361 HJ  Sliedrecht</w:t>
      </w:r>
    </w:p>
    <w:p w14:paraId="0D5F16BB" w14:textId="666CE272" w:rsidR="003B0547" w:rsidRPr="008A735C" w:rsidRDefault="003B0547" w:rsidP="003B0547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14 0184</w:t>
      </w:r>
    </w:p>
    <w:p w14:paraId="13F7CE44" w14:textId="7A382F50" w:rsidR="003B0547" w:rsidRPr="008A735C" w:rsidRDefault="003B0547" w:rsidP="003B0547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G. de Ruijter</w:t>
      </w:r>
    </w:p>
    <w:p w14:paraId="667B8792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2C0CDF21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04D8CED5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0C836CB1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28ED755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8BAE5BE" w14:textId="2AE1EE84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C22A2B">
        <w:rPr>
          <w:rFonts w:ascii="Avenir Next LT Pro" w:hAnsi="Avenir Next LT Pro" w:cs="Arial"/>
          <w:bCs/>
        </w:rPr>
        <w:t>BWA</w:t>
      </w:r>
      <w:r w:rsidR="00C22A2B">
        <w:rPr>
          <w:rFonts w:ascii="Avenir Next LT Pro" w:hAnsi="Avenir Next LT Pro" w:cs="Arial"/>
          <w:bCs/>
        </w:rPr>
        <w:noBreakHyphen/>
        <w:t>DR</w:t>
      </w:r>
      <w:r w:rsidR="00C22A2B">
        <w:rPr>
          <w:rFonts w:ascii="Avenir Next LT Pro" w:hAnsi="Avenir Next LT Pro" w:cs="Arial"/>
          <w:bCs/>
        </w:rPr>
        <w:noBreakHyphen/>
        <w:t>2022</w:t>
      </w:r>
      <w:r w:rsidR="00C22A2B">
        <w:rPr>
          <w:rFonts w:ascii="Avenir Next LT Pro" w:hAnsi="Avenir Next LT Pro" w:cs="Arial"/>
          <w:bCs/>
        </w:rPr>
        <w:noBreakHyphen/>
        <w:t>0</w:t>
      </w:r>
      <w:r w:rsidR="003B0547">
        <w:rPr>
          <w:rFonts w:ascii="Avenir Next LT Pro" w:hAnsi="Avenir Next LT Pro" w:cs="Arial"/>
          <w:bCs/>
        </w:rPr>
        <w:t>2</w:t>
      </w:r>
      <w:r w:rsidR="00CF57AF" w:rsidRPr="008A735C">
        <w:rPr>
          <w:rFonts w:ascii="Avenir Next LT Pro" w:hAnsi="Avenir Next LT Pro" w:cs="Arial"/>
        </w:rPr>
        <w:t>.</w:t>
      </w:r>
    </w:p>
    <w:p w14:paraId="750C75C6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7A0F1F44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312F7B1A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0592509E" w14:textId="77777777" w:rsidR="004064DB" w:rsidRPr="004064DB" w:rsidRDefault="004064DB" w:rsidP="004064DB">
      <w:pPr>
        <w:rPr>
          <w:rFonts w:ascii="Arial" w:hAnsi="Arial" w:cs="Arial"/>
        </w:rPr>
      </w:pPr>
    </w:p>
    <w:p w14:paraId="592B6B67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71C43C7C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10515ABC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4FC3A10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1C12912D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F582BA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448EE03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383C42D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7ADD406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2FA9502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2B4C237F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63BE5C1D" w14:textId="77777777" w:rsidTr="007058D2">
        <w:trPr>
          <w:cantSplit/>
          <w:trHeight w:val="280"/>
        </w:trPr>
        <w:tc>
          <w:tcPr>
            <w:tcW w:w="1126" w:type="dxa"/>
          </w:tcPr>
          <w:p w14:paraId="0233275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F794EF4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BD6EDB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F6B493F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41E5CAC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27A12CC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6D3FAB2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3E94ECD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724F35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C8F53D2" w14:textId="77777777" w:rsidTr="007058D2">
        <w:trPr>
          <w:cantSplit/>
          <w:trHeight w:val="280"/>
        </w:trPr>
        <w:tc>
          <w:tcPr>
            <w:tcW w:w="1126" w:type="dxa"/>
          </w:tcPr>
          <w:p w14:paraId="18E0BB2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07868E4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65C9C44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49E3A157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3CB15445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FAAC23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0AAA916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E2579E6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C23C48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667501C" w14:textId="77777777" w:rsidTr="007058D2">
        <w:trPr>
          <w:cantSplit/>
          <w:trHeight w:val="280"/>
        </w:trPr>
        <w:tc>
          <w:tcPr>
            <w:tcW w:w="1126" w:type="dxa"/>
          </w:tcPr>
          <w:p w14:paraId="318F8BF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AF8383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F90D75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2A2042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C85A34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4DD4EE1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7CBE2A3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1DC956C6" w14:textId="77777777" w:rsidTr="007058D2">
        <w:trPr>
          <w:cantSplit/>
          <w:trHeight w:val="280"/>
        </w:trPr>
        <w:tc>
          <w:tcPr>
            <w:tcW w:w="1126" w:type="dxa"/>
          </w:tcPr>
          <w:p w14:paraId="6479160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44E7B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1D5AA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0D0F7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91614A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222F4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D7C282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F1E5CE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4ADDFA5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draagkrachtverbeterende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DA4E0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1EF20C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63C75AF" w14:textId="77777777" w:rsidTr="007058D2">
        <w:trPr>
          <w:cantSplit/>
          <w:trHeight w:val="280"/>
        </w:trPr>
        <w:tc>
          <w:tcPr>
            <w:tcW w:w="1126" w:type="dxa"/>
          </w:tcPr>
          <w:p w14:paraId="5012B3A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8832A0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AF0C5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1C49B0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E7B44F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1081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0D01D66" w14:textId="77777777" w:rsidTr="007058D2">
        <w:trPr>
          <w:cantSplit/>
          <w:trHeight w:val="280"/>
        </w:trPr>
        <w:tc>
          <w:tcPr>
            <w:tcW w:w="1126" w:type="dxa"/>
          </w:tcPr>
          <w:p w14:paraId="287B7BD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44AA29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E4CA9F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212F2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A1B2E3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FC879D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8F673E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s;</w:t>
            </w:r>
          </w:p>
          <w:p w14:paraId="51CA815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F6B2347" w14:textId="77777777" w:rsidTr="007058D2">
        <w:trPr>
          <w:cantSplit/>
          <w:trHeight w:val="280"/>
        </w:trPr>
        <w:tc>
          <w:tcPr>
            <w:tcW w:w="1126" w:type="dxa"/>
          </w:tcPr>
          <w:p w14:paraId="2B04C08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059BE4C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DE6549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848A6D5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635222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451BC6A" w14:textId="77777777" w:rsidTr="007058D2">
        <w:trPr>
          <w:cantSplit/>
          <w:trHeight w:val="280"/>
        </w:trPr>
        <w:tc>
          <w:tcPr>
            <w:tcW w:w="1126" w:type="dxa"/>
          </w:tcPr>
          <w:p w14:paraId="2C354C1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3B4B40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66BF1D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629E23B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4FD8C7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A6874B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EB5E9A0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53D08507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18C3896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4DEEA2B7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7B637A3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254011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5BB9EF5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0720F59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16797E4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30BF2852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56E52B68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06733F1" w14:textId="77777777" w:rsidTr="00D44A98">
        <w:trPr>
          <w:cantSplit/>
          <w:trHeight w:val="280"/>
        </w:trPr>
        <w:tc>
          <w:tcPr>
            <w:tcW w:w="1126" w:type="dxa"/>
          </w:tcPr>
          <w:p w14:paraId="307AAF1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D9B4B3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9A132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3811C72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D11C71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4E0E6483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1932DC2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4F352AA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5B1F1A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56907B3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D3EE3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5757080" w14:textId="77777777" w:rsidTr="00D44A98">
        <w:trPr>
          <w:cantSplit/>
          <w:trHeight w:val="280"/>
        </w:trPr>
        <w:tc>
          <w:tcPr>
            <w:tcW w:w="1126" w:type="dxa"/>
          </w:tcPr>
          <w:p w14:paraId="1240444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686F85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2F2B09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36DE56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076C8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DA458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5AA8D3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F80E6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94E8C9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3CB6418E" w14:textId="77777777" w:rsidTr="00D44A98">
        <w:trPr>
          <w:cantSplit/>
          <w:trHeight w:val="280"/>
        </w:trPr>
        <w:tc>
          <w:tcPr>
            <w:tcW w:w="1126" w:type="dxa"/>
          </w:tcPr>
          <w:p w14:paraId="2569B5F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375B76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60A47A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6CC6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F13E2E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F5248A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F87B3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409881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D28E131" w14:textId="77777777" w:rsidTr="00D44A98">
        <w:trPr>
          <w:cantSplit/>
          <w:trHeight w:val="280"/>
        </w:trPr>
        <w:tc>
          <w:tcPr>
            <w:tcW w:w="1126" w:type="dxa"/>
          </w:tcPr>
          <w:p w14:paraId="36FDB9B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ECA156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9A47A5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5F65EF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A5A07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808D4C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5D8E72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453F1B7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236CB5F3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1C8CF52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3218C705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66A5DD1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04209CB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722909F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2B715C9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36FA0ED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9C7B9C3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B97CE06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113FED07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4E2E31C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5D3955A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7B97826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7E7316C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203E2E0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0C77C87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6A531B01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67C14E2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C74DC17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A2C413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5ECD985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Diverse ongelukken ten gevolge van wegspattend materiaal;</w:t>
            </w:r>
          </w:p>
          <w:p w14:paraId="10593904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49ECFCE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23AF41C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157C101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538137A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1F414648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2632039C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6964F3B5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7DDF8614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0327A6A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2331120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2C8DB40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5340F37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7DCA1F6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4E22E10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2B20594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130EFE4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413D7D59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6EFEA8D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(gehoorbescherming);</w:t>
            </w:r>
          </w:p>
          <w:p w14:paraId="3A9FC3A1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1E20BFA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5B73E3F5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0E64DA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E3D026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0591753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3849C1E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00A174D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4D0D455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1129C22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0A0ACD5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3CCBC394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7FD230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5362C3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binnen verticale grondkerende constructies.</w:t>
            </w:r>
          </w:p>
        </w:tc>
        <w:tc>
          <w:tcPr>
            <w:tcW w:w="3827" w:type="dxa"/>
          </w:tcPr>
          <w:p w14:paraId="5A4A53C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707CDC6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012100F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6A2FB72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392842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66E48C7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68ED387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6F9D51B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0155348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5CC30A47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701ADDA1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1B55F2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360F2F5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7F98A30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1DB23B4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5997D0A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302C7EA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3604447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416E3476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3BDF7792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6FAFAAD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14A35D67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656F822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01E0308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10B2DDF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38FA6A0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79C1A35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43A4D233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5A42FF60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574BE03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4E6604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50733C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05AC39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50E77B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1249C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5EEB80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520BAE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3AE271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B1ED05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2C310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6126F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20BAA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6A497B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35D478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8E168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02347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9A4B99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718ED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815035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9A90562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216B5E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C4DB5E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C47A42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23721C9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6BC01A0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43B2A54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77C6E7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BA5950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522AC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40890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FD4F4B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BC9B9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A2917D6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4440562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3369A1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0C268D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D3C6C4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11A7E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63C5F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0ADE47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22F70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6CD30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E80EC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8AD4D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13DD9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400F2360" w14:textId="77777777" w:rsidTr="006E7A96">
        <w:trPr>
          <w:cantSplit/>
          <w:trHeight w:val="280"/>
        </w:trPr>
        <w:tc>
          <w:tcPr>
            <w:tcW w:w="1126" w:type="dxa"/>
          </w:tcPr>
          <w:p w14:paraId="4584641A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030120D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D55F1C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29746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636FB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C22A6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2E0B61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B6449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71D2C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AF4A0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CB7631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260D82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4FFFA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1FCCE9D3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1333163A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29E868FE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4109B69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C26DB65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19BB79C6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7912B" w14:textId="77777777" w:rsidR="00CB7830" w:rsidRDefault="00CB7830">
      <w:r>
        <w:separator/>
      </w:r>
    </w:p>
  </w:endnote>
  <w:endnote w:type="continuationSeparator" w:id="0">
    <w:p w14:paraId="0BD03D45" w14:textId="77777777" w:rsidR="00CB7830" w:rsidRDefault="00CB7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18B16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2A81B2C5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2F6428C7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7185DF6B" wp14:editId="37D8F9CB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FE90369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4B7A0E3A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19F3A635" wp14:editId="333C0157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4F6415E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425CDC6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200C4864" wp14:editId="1241D961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3D2EE3D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033D28CC" wp14:editId="5C52C352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5076F6D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59331CED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6E1BF6E2" wp14:editId="41DB21A1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6909213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D8CC5" w14:textId="77777777" w:rsidR="00CB7830" w:rsidRDefault="00CB7830">
      <w:r>
        <w:separator/>
      </w:r>
    </w:p>
  </w:footnote>
  <w:footnote w:type="continuationSeparator" w:id="0">
    <w:p w14:paraId="3645E2DF" w14:textId="77777777" w:rsidR="00CB7830" w:rsidRDefault="00CB7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8C948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2D45A8E" wp14:editId="47A2C5A3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55E05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A84E611" wp14:editId="677AEA92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13"/>
  </w:num>
  <w:num w:numId="6">
    <w:abstractNumId w:val="11"/>
  </w:num>
  <w:num w:numId="7">
    <w:abstractNumId w:val="8"/>
  </w:num>
  <w:num w:numId="8">
    <w:abstractNumId w:val="4"/>
  </w:num>
  <w:num w:numId="9">
    <w:abstractNumId w:val="9"/>
  </w:num>
  <w:num w:numId="10">
    <w:abstractNumId w:val="22"/>
  </w:num>
  <w:num w:numId="11">
    <w:abstractNumId w:val="2"/>
  </w:num>
  <w:num w:numId="12">
    <w:abstractNumId w:val="5"/>
  </w:num>
  <w:num w:numId="13">
    <w:abstractNumId w:val="14"/>
  </w:num>
  <w:num w:numId="14">
    <w:abstractNumId w:val="15"/>
  </w:num>
  <w:num w:numId="15">
    <w:abstractNumId w:val="24"/>
  </w:num>
  <w:num w:numId="16">
    <w:abstractNumId w:val="28"/>
  </w:num>
  <w:num w:numId="17">
    <w:abstractNumId w:val="23"/>
  </w:num>
  <w:num w:numId="18">
    <w:abstractNumId w:val="0"/>
  </w:num>
  <w:num w:numId="19">
    <w:abstractNumId w:val="6"/>
  </w:num>
  <w:num w:numId="20">
    <w:abstractNumId w:val="27"/>
  </w:num>
  <w:num w:numId="21">
    <w:abstractNumId w:val="21"/>
  </w:num>
  <w:num w:numId="22">
    <w:abstractNumId w:val="12"/>
  </w:num>
  <w:num w:numId="23">
    <w:abstractNumId w:val="1"/>
  </w:num>
  <w:num w:numId="24">
    <w:abstractNumId w:val="16"/>
  </w:num>
  <w:num w:numId="25">
    <w:abstractNumId w:val="7"/>
  </w:num>
  <w:num w:numId="26">
    <w:abstractNumId w:val="18"/>
  </w:num>
  <w:num w:numId="27">
    <w:abstractNumId w:val="17"/>
  </w:num>
  <w:num w:numId="28">
    <w:abstractNumId w:val="3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0C1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265"/>
    <w:rsid w:val="002636F8"/>
    <w:rsid w:val="002672F6"/>
    <w:rsid w:val="00267D0E"/>
    <w:rsid w:val="002862C7"/>
    <w:rsid w:val="00287BE8"/>
    <w:rsid w:val="002A0FA2"/>
    <w:rsid w:val="002A58C9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71C78"/>
    <w:rsid w:val="0038141A"/>
    <w:rsid w:val="00397B0A"/>
    <w:rsid w:val="003B0547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57D5F"/>
    <w:rsid w:val="00470B3C"/>
    <w:rsid w:val="0049755D"/>
    <w:rsid w:val="00497695"/>
    <w:rsid w:val="004B56BF"/>
    <w:rsid w:val="004D2F4C"/>
    <w:rsid w:val="004D35AC"/>
    <w:rsid w:val="004F0009"/>
    <w:rsid w:val="004F4999"/>
    <w:rsid w:val="005008C3"/>
    <w:rsid w:val="00500C90"/>
    <w:rsid w:val="00503B84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1028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C10C1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3E71"/>
    <w:rsid w:val="0095513E"/>
    <w:rsid w:val="009A3BED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64692"/>
    <w:rsid w:val="00A87066"/>
    <w:rsid w:val="00A901F5"/>
    <w:rsid w:val="00AB1AF8"/>
    <w:rsid w:val="00AD02D1"/>
    <w:rsid w:val="00AD594E"/>
    <w:rsid w:val="00AE0098"/>
    <w:rsid w:val="00AE5081"/>
    <w:rsid w:val="00B04630"/>
    <w:rsid w:val="00B212C8"/>
    <w:rsid w:val="00B24984"/>
    <w:rsid w:val="00B35725"/>
    <w:rsid w:val="00B5725C"/>
    <w:rsid w:val="00B83D8B"/>
    <w:rsid w:val="00B86156"/>
    <w:rsid w:val="00B959EC"/>
    <w:rsid w:val="00BA14BA"/>
    <w:rsid w:val="00BA675A"/>
    <w:rsid w:val="00BA7BDC"/>
    <w:rsid w:val="00BB3A00"/>
    <w:rsid w:val="00BC23F1"/>
    <w:rsid w:val="00BC600B"/>
    <w:rsid w:val="00BD594E"/>
    <w:rsid w:val="00C12021"/>
    <w:rsid w:val="00C22A2B"/>
    <w:rsid w:val="00C253AB"/>
    <w:rsid w:val="00C2595F"/>
    <w:rsid w:val="00C41417"/>
    <w:rsid w:val="00C4279A"/>
    <w:rsid w:val="00C503BB"/>
    <w:rsid w:val="00C65BF5"/>
    <w:rsid w:val="00C76E6A"/>
    <w:rsid w:val="00C86252"/>
    <w:rsid w:val="00C925AE"/>
    <w:rsid w:val="00C97AED"/>
    <w:rsid w:val="00CB2C20"/>
    <w:rsid w:val="00CB7830"/>
    <w:rsid w:val="00CD34AB"/>
    <w:rsid w:val="00CF039F"/>
    <w:rsid w:val="00CF57AF"/>
    <w:rsid w:val="00D15F9D"/>
    <w:rsid w:val="00D163E6"/>
    <w:rsid w:val="00D16C73"/>
    <w:rsid w:val="00D220C9"/>
    <w:rsid w:val="00D23F1C"/>
    <w:rsid w:val="00D2695C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10C61AEA"/>
  <w15:chartTrackingRefBased/>
  <w15:docId w15:val="{5197EB16-671C-49E9-8EC7-870DA05D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2" ma:contentTypeDescription="Een nieuw document maken." ma:contentTypeScope="" ma:versionID="d73d5bfdaae707257afb8307500e94ff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a24be9dd12cdb08b00733ef9393b47e4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068A4F-1A82-4555-B77C-54FE3B1B8CD4}"/>
</file>

<file path=customXml/itemProps3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189</TotalTime>
  <Pages>12</Pages>
  <Words>1396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9059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8</cp:revision>
  <cp:lastPrinted>2016-12-02T11:43:00Z</cp:lastPrinted>
  <dcterms:created xsi:type="dcterms:W3CDTF">2022-02-21T15:42:00Z</dcterms:created>
  <dcterms:modified xsi:type="dcterms:W3CDTF">2022-02-21T15:46:00Z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</Properties>
</file>